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A63" w:rsidRDefault="00D31A63" w:rsidP="00D31A63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rPr>
          <w:u w:val="single"/>
        </w:rPr>
        <w:t>Thomas WARENGER</w:t>
      </w:r>
      <w:r>
        <w:t xml:space="preserve">      </w:t>
      </w:r>
    </w:p>
    <w:p w:rsidR="00D31A63" w:rsidRDefault="00D31A63" w:rsidP="00D31A63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proofErr w:type="gramStart"/>
      <w:r>
        <w:t>of</w:t>
      </w:r>
      <w:proofErr w:type="gramEnd"/>
      <w:r>
        <w:t xml:space="preserve"> London.</w:t>
      </w:r>
    </w:p>
    <w:p w:rsidR="00D31A63" w:rsidRDefault="00D31A63" w:rsidP="00D31A63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D31A63" w:rsidRDefault="00D31A63" w:rsidP="00D31A63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D31A63" w:rsidRDefault="00D31A63" w:rsidP="00D31A63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 xml:space="preserve">Daughters:   Elizabeth = Nicholas Hatfield, parish </w:t>
      </w:r>
      <w:proofErr w:type="gramStart"/>
      <w:r>
        <w:t>clerk(</w:t>
      </w:r>
      <w:proofErr w:type="gramEnd"/>
      <w:r>
        <w:t>q.v.).</w:t>
      </w:r>
    </w:p>
    <w:p w:rsidR="00D31A63" w:rsidRDefault="00D31A63" w:rsidP="00D31A63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  <w:t>(</w:t>
      </w:r>
      <w:hyperlink r:id="rId7" w:history="1">
        <w:r w:rsidRPr="00F21C23">
          <w:rPr>
            <w:rStyle w:val="Hyperlink"/>
          </w:rPr>
          <w:t>www.british-history.ac.uk/report.aspx?compid=33657</w:t>
        </w:r>
      </w:hyperlink>
      <w:r>
        <w:t xml:space="preserve"> </w:t>
      </w:r>
      <w:proofErr w:type="spellStart"/>
      <w:r>
        <w:t>f.n</w:t>
      </w:r>
      <w:proofErr w:type="spellEnd"/>
      <w:r>
        <w:t>. 11)</w:t>
      </w:r>
    </w:p>
    <w:p w:rsidR="00D31A63" w:rsidRDefault="00D31A63" w:rsidP="00D31A63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  <w:t xml:space="preserve">         Johanna = Henry </w:t>
      </w:r>
      <w:proofErr w:type="spellStart"/>
      <w:r>
        <w:t>Radclif</w:t>
      </w:r>
      <w:proofErr w:type="spellEnd"/>
      <w:r>
        <w:t xml:space="preserve">, </w:t>
      </w:r>
      <w:proofErr w:type="gramStart"/>
      <w:r>
        <w:t>gentleman(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D31A63" w:rsidRDefault="00D31A63" w:rsidP="00D31A63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D31A63" w:rsidRDefault="00D31A63" w:rsidP="00D31A63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E47068" w:rsidRPr="00C009D8" w:rsidRDefault="00D31A63" w:rsidP="00D31A63">
      <w:pPr>
        <w:pStyle w:val="NoSpacing"/>
      </w:pPr>
      <w:r>
        <w:t>4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A63" w:rsidRDefault="00D31A63" w:rsidP="00920DE3">
      <w:pPr>
        <w:spacing w:after="0" w:line="240" w:lineRule="auto"/>
      </w:pPr>
      <w:r>
        <w:separator/>
      </w:r>
    </w:p>
  </w:endnote>
  <w:endnote w:type="continuationSeparator" w:id="0">
    <w:p w:rsidR="00D31A63" w:rsidRDefault="00D31A6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A63" w:rsidRDefault="00D31A63" w:rsidP="00920DE3">
      <w:pPr>
        <w:spacing w:after="0" w:line="240" w:lineRule="auto"/>
      </w:pPr>
      <w:r>
        <w:separator/>
      </w:r>
    </w:p>
  </w:footnote>
  <w:footnote w:type="continuationSeparator" w:id="0">
    <w:p w:rsidR="00D31A63" w:rsidRDefault="00D31A6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A63"/>
    <w:rsid w:val="00120749"/>
    <w:rsid w:val="00624CAE"/>
    <w:rsid w:val="00920DE3"/>
    <w:rsid w:val="00C009D8"/>
    <w:rsid w:val="00CF53C8"/>
    <w:rsid w:val="00D31A6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31A6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31A6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2015-04-19T20:10:00Z</dcterms:created>
  <dcterms:modified xsi:type="dcterms:W3CDTF">2015-04-19T20:10:00Z</dcterms:modified>
</cp:coreProperties>
</file>